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F94B7C" w:rsidRPr="00F94B7C" w:rsidTr="0053063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F94B7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ΕΙΔΟΣ:</w:t>
            </w:r>
            <w:r w:rsidRPr="00F94B7C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</w:t>
            </w:r>
            <w:bookmarkStart w:id="0" w:name="_GoBack"/>
            <w:r w:rsidRPr="00F94B7C">
              <w:rPr>
                <w:rFonts w:ascii="Tahoma" w:hAnsi="Tahoma" w:cs="Tahoma"/>
                <w:color w:val="000000"/>
                <w:sz w:val="18"/>
                <w:szCs w:val="18"/>
              </w:rPr>
              <w:t>Choline chloride</w:t>
            </w:r>
          </w:p>
          <w:bookmarkEnd w:id="0"/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</w:tr>
      <w:tr w:rsidR="00F94B7C" w:rsidRPr="00F94B7C" w:rsidTr="0053063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4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4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4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4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4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F94B7C" w:rsidRPr="00F94B7C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4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4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4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4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4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F94B7C" w:rsidRPr="00F94B7C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94B7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94B7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F94B7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F94B7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F94B7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94B7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94B7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94B7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94B7C" w:rsidRPr="00F94B7C" w:rsidTr="0053063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4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4B7C">
              <w:rPr>
                <w:rFonts w:ascii="Tahoma" w:hAnsi="Tahoma" w:cs="Tahoma"/>
                <w:color w:val="000000"/>
                <w:sz w:val="18"/>
                <w:szCs w:val="18"/>
              </w:rPr>
              <w:t>Choline chloride</w:t>
            </w:r>
          </w:p>
        </w:tc>
        <w:tc>
          <w:tcPr>
            <w:tcW w:w="1080" w:type="dxa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4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4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4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94B7C" w:rsidRPr="00F94B7C" w:rsidTr="0053063B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4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F94B7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≥99% Synonym(s): (2-Hydroxyethyl)</w:t>
            </w:r>
            <w:proofErr w:type="spellStart"/>
            <w:r w:rsidRPr="00F94B7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trimethylammonium</w:t>
            </w:r>
            <w:proofErr w:type="spellEnd"/>
            <w:r w:rsidRPr="00F94B7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chloride</w:t>
            </w:r>
          </w:p>
        </w:tc>
        <w:tc>
          <w:tcPr>
            <w:tcW w:w="1080" w:type="dxa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4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4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4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94B7C" w:rsidRPr="00F94B7C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F94B7C">
              <w:rPr>
                <w:rFonts w:ascii="Tahoma" w:hAnsi="Tahoma" w:cs="Tahoma"/>
                <w:color w:val="000000"/>
                <w:sz w:val="18"/>
                <w:szCs w:val="18"/>
              </w:rPr>
              <w:t xml:space="preserve">Συσκευασία: </w:t>
            </w:r>
            <w:r w:rsidRPr="00F94B7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50 gr</w:t>
            </w:r>
          </w:p>
        </w:tc>
        <w:tc>
          <w:tcPr>
            <w:tcW w:w="1080" w:type="dxa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4B7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F94B7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4B7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4B7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F94B7C" w:rsidRPr="00F94B7C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94B7C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F94B7C" w:rsidRPr="00F94B7C" w:rsidRDefault="00F94B7C" w:rsidP="00F94B7C">
            <w:pPr>
              <w:jc w:val="both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F94B7C">
              <w:rPr>
                <w:rFonts w:ascii="Tahoma" w:hAnsi="Tahoma" w:cs="Tahoma"/>
                <w:sz w:val="18"/>
                <w:szCs w:val="18"/>
              </w:rPr>
              <w:t xml:space="preserve">    </w:t>
            </w:r>
            <w:r w:rsidRPr="00F94B7C">
              <w:rPr>
                <w:rFonts w:ascii="Tahoma" w:hAnsi="Tahoma" w:cs="Tahoma"/>
                <w:sz w:val="18"/>
                <w:szCs w:val="18"/>
                <w:lang w:val="en-US"/>
              </w:rPr>
              <w:t xml:space="preserve">  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4B7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94B7C" w:rsidRPr="00F94B7C" w:rsidRDefault="00F94B7C" w:rsidP="00F94B7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4B7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F94B7C" w:rsidRDefault="00B43CAA" w:rsidP="00F94B7C"/>
    <w:sectPr w:rsidR="00B43CAA" w:rsidRPr="00F94B7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F9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F4249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7A4017D2</Template>
  <TotalTime>1</TotalTime>
  <Pages>1</Pages>
  <Words>47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2025-11-28T12:59:00Z</dcterms:created>
  <dcterms:modified xsi:type="dcterms:W3CDTF">2025-11-28T12:59:00Z</dcterms:modified>
</cp:coreProperties>
</file>